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319" w:rsidRDefault="00CB6319" w:rsidP="00CB6319">
      <w:pPr>
        <w:pStyle w:val="NoSpacing"/>
      </w:pPr>
      <w:r>
        <w:rPr>
          <w:u w:val="single"/>
        </w:rPr>
        <w:t>Laurence BARBOUR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CB6319" w:rsidRDefault="00CB6319" w:rsidP="00CB6319">
      <w:pPr>
        <w:pStyle w:val="NoSpacing"/>
      </w:pPr>
    </w:p>
    <w:p w:rsidR="00CB6319" w:rsidRDefault="00CB6319" w:rsidP="00CB6319">
      <w:pPr>
        <w:pStyle w:val="NoSpacing"/>
      </w:pPr>
    </w:p>
    <w:p w:rsidR="00CB6319" w:rsidRDefault="00CB6319" w:rsidP="00CB6319">
      <w:pPr>
        <w:pStyle w:val="NoSpacing"/>
      </w:pPr>
      <w:r>
        <w:t>11 Aug.1440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Castle Acre,</w:t>
      </w:r>
    </w:p>
    <w:p w:rsidR="00CB6319" w:rsidRDefault="00CB6319" w:rsidP="00CB6319">
      <w:pPr>
        <w:pStyle w:val="NoSpacing"/>
      </w:pPr>
      <w:r>
        <w:tab/>
      </w:r>
      <w:r>
        <w:tab/>
        <w:t xml:space="preserve">Norfolk, to ascertain the age of William </w:t>
      </w:r>
      <w:proofErr w:type="spellStart"/>
      <w:r>
        <w:t>FitzAlan</w:t>
      </w:r>
      <w:proofErr w:type="spellEnd"/>
      <w:r>
        <w:t>, Earl of Arundel(q.v.).</w:t>
      </w:r>
    </w:p>
    <w:p w:rsidR="00CB6319" w:rsidRDefault="00CB6319" w:rsidP="00CB631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25-377)</w:t>
      </w:r>
    </w:p>
    <w:p w:rsidR="00CB6319" w:rsidRDefault="00CB6319" w:rsidP="00CB6319">
      <w:pPr>
        <w:pStyle w:val="NoSpacing"/>
      </w:pPr>
    </w:p>
    <w:p w:rsidR="00CB6319" w:rsidRDefault="00CB6319" w:rsidP="00CB6319">
      <w:pPr>
        <w:pStyle w:val="NoSpacing"/>
      </w:pPr>
    </w:p>
    <w:p w:rsidR="00CB6319" w:rsidRPr="00BA5860" w:rsidRDefault="00CB6319" w:rsidP="00CB6319">
      <w:pPr>
        <w:pStyle w:val="NoSpacing"/>
      </w:pPr>
      <w:r>
        <w:t>16 September 2016</w:t>
      </w:r>
    </w:p>
    <w:p w:rsidR="006B2F86" w:rsidRPr="00CB6319" w:rsidRDefault="00CB6319" w:rsidP="00E71FC3">
      <w:pPr>
        <w:pStyle w:val="NoSpacing"/>
      </w:pPr>
      <w:bookmarkStart w:id="0" w:name="_GoBack"/>
      <w:bookmarkEnd w:id="0"/>
    </w:p>
    <w:sectPr w:rsidR="006B2F86" w:rsidRPr="00CB63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319" w:rsidRDefault="00CB6319" w:rsidP="00E71FC3">
      <w:pPr>
        <w:spacing w:after="0" w:line="240" w:lineRule="auto"/>
      </w:pPr>
      <w:r>
        <w:separator/>
      </w:r>
    </w:p>
  </w:endnote>
  <w:endnote w:type="continuationSeparator" w:id="0">
    <w:p w:rsidR="00CB6319" w:rsidRDefault="00CB63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319" w:rsidRDefault="00CB6319" w:rsidP="00E71FC3">
      <w:pPr>
        <w:spacing w:after="0" w:line="240" w:lineRule="auto"/>
      </w:pPr>
      <w:r>
        <w:separator/>
      </w:r>
    </w:p>
  </w:footnote>
  <w:footnote w:type="continuationSeparator" w:id="0">
    <w:p w:rsidR="00CB6319" w:rsidRDefault="00CB63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19"/>
    <w:rsid w:val="001A7C09"/>
    <w:rsid w:val="00733BE7"/>
    <w:rsid w:val="00AB52E8"/>
    <w:rsid w:val="00B16D3F"/>
    <w:rsid w:val="00CB631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133DD"/>
  <w15:chartTrackingRefBased/>
  <w15:docId w15:val="{555668CA-6BF5-4496-8B0C-810EF56A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2016-09-16T15:50:00Z</dcterms:created>
  <dcterms:modified xsi:type="dcterms:W3CDTF">2016-09-16T15:51:00Z</dcterms:modified>
</cp:coreProperties>
</file>